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CC13C" w14:textId="5011CC76" w:rsidR="002024A0" w:rsidRDefault="002024A0" w:rsidP="00202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SCATPOLE</w:t>
      </w:r>
      <w:r>
        <w:rPr>
          <w:rFonts w:cs="Times New Roman"/>
          <w:szCs w:val="24"/>
        </w:rPr>
        <w:t xml:space="preserve">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14</w:t>
      </w:r>
      <w:r>
        <w:rPr>
          <w:rFonts w:cs="Times New Roman"/>
          <w:szCs w:val="24"/>
        </w:rPr>
        <w:t>)</w:t>
      </w:r>
    </w:p>
    <w:p w14:paraId="00FE0F64" w14:textId="77777777" w:rsidR="002024A0" w:rsidRDefault="002024A0" w:rsidP="00202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2DA114B8" w14:textId="77777777" w:rsidR="002024A0" w:rsidRDefault="002024A0" w:rsidP="002024A0">
      <w:pPr>
        <w:pStyle w:val="NoSpacing"/>
        <w:rPr>
          <w:rFonts w:cs="Times New Roman"/>
          <w:szCs w:val="24"/>
        </w:rPr>
      </w:pPr>
    </w:p>
    <w:p w14:paraId="17A4A2D3" w14:textId="77777777" w:rsidR="002024A0" w:rsidRDefault="002024A0" w:rsidP="002024A0">
      <w:pPr>
        <w:pStyle w:val="NoSpacing"/>
        <w:rPr>
          <w:rFonts w:cs="Times New Roman"/>
          <w:szCs w:val="24"/>
        </w:rPr>
      </w:pPr>
    </w:p>
    <w:p w14:paraId="22073EAD" w14:textId="457FA4E5" w:rsidR="002024A0" w:rsidRDefault="002024A0" w:rsidP="00202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</w:t>
      </w:r>
      <w:r>
        <w:rPr>
          <w:rFonts w:cs="Times New Roman"/>
          <w:szCs w:val="24"/>
        </w:rPr>
        <w:t>2 Sep.1414</w:t>
      </w:r>
      <w:r>
        <w:rPr>
          <w:rFonts w:cs="Times New Roman"/>
          <w:szCs w:val="24"/>
        </w:rPr>
        <w:tab/>
        <w:t>He was ordained to his first tonsure.</w:t>
      </w:r>
    </w:p>
    <w:p w14:paraId="0AFC2FA8" w14:textId="23F871ED" w:rsidR="002024A0" w:rsidRDefault="002024A0" w:rsidP="00202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</w:t>
      </w:r>
      <w:r>
        <w:rPr>
          <w:rFonts w:cs="Times New Roman"/>
          <w:szCs w:val="24"/>
        </w:rPr>
        <w:t>7</w:t>
      </w:r>
      <w:r>
        <w:rPr>
          <w:rFonts w:cs="Times New Roman"/>
          <w:szCs w:val="24"/>
        </w:rPr>
        <w:t>)</w:t>
      </w:r>
    </w:p>
    <w:p w14:paraId="07BCEFBA" w14:textId="77777777" w:rsidR="002024A0" w:rsidRDefault="002024A0" w:rsidP="002024A0">
      <w:pPr>
        <w:pStyle w:val="NoSpacing"/>
        <w:rPr>
          <w:rFonts w:cs="Times New Roman"/>
          <w:szCs w:val="24"/>
        </w:rPr>
      </w:pPr>
    </w:p>
    <w:p w14:paraId="76456A6D" w14:textId="77777777" w:rsidR="002024A0" w:rsidRDefault="002024A0" w:rsidP="002024A0">
      <w:pPr>
        <w:pStyle w:val="NoSpacing"/>
        <w:rPr>
          <w:rFonts w:cs="Times New Roman"/>
          <w:szCs w:val="24"/>
        </w:rPr>
      </w:pPr>
    </w:p>
    <w:p w14:paraId="6010D477" w14:textId="77777777" w:rsidR="002024A0" w:rsidRPr="004479D6" w:rsidRDefault="002024A0" w:rsidP="002024A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2022</w:t>
      </w:r>
    </w:p>
    <w:p w14:paraId="73063729" w14:textId="00B3BB04" w:rsidR="00BA00AB" w:rsidRPr="002024A0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2024A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E97B8" w14:textId="77777777" w:rsidR="002024A0" w:rsidRDefault="002024A0" w:rsidP="009139A6">
      <w:r>
        <w:separator/>
      </w:r>
    </w:p>
  </w:endnote>
  <w:endnote w:type="continuationSeparator" w:id="0">
    <w:p w14:paraId="593E3184" w14:textId="77777777" w:rsidR="002024A0" w:rsidRDefault="002024A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E5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0142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57C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F18D4" w14:textId="77777777" w:rsidR="002024A0" w:rsidRDefault="002024A0" w:rsidP="009139A6">
      <w:r>
        <w:separator/>
      </w:r>
    </w:p>
  </w:footnote>
  <w:footnote w:type="continuationSeparator" w:id="0">
    <w:p w14:paraId="0B55D5DA" w14:textId="77777777" w:rsidR="002024A0" w:rsidRDefault="002024A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053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A0F7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832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4A0"/>
    <w:rsid w:val="000666E0"/>
    <w:rsid w:val="002024A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DBD36"/>
  <w15:chartTrackingRefBased/>
  <w15:docId w15:val="{74F7BB55-75CD-494B-9672-965DC8B2B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2022-11-26T19:12:00Z</dcterms:created>
  <dcterms:modified xsi:type="dcterms:W3CDTF">2022-11-26T19:14:00Z</dcterms:modified>
</cp:coreProperties>
</file>